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8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67"/>
        <w:gridCol w:w="3352"/>
      </w:tblGrid>
      <w:tr w:rsidR="004F78B7" w:rsidRPr="004F78B7" w14:paraId="1479CE20" w14:textId="77777777" w:rsidTr="00225658">
        <w:trPr>
          <w:trHeight w:val="2493"/>
        </w:trPr>
        <w:tc>
          <w:tcPr>
            <w:tcW w:w="8455" w:type="dxa"/>
            <w:gridSpan w:val="3"/>
            <w:shd w:val="clear" w:color="auto" w:fill="auto"/>
          </w:tcPr>
          <w:p w14:paraId="3CEB7DEE" w14:textId="3EC52ABE" w:rsidR="00CA1829" w:rsidRPr="00CB7C1F" w:rsidRDefault="00485A18" w:rsidP="00851D67">
            <w:pPr>
              <w:pStyle w:val="Pealkiri1"/>
              <w:spacing w:after="0" w:afterAutospacing="0"/>
              <w:rPr>
                <w:b w:val="0"/>
              </w:rPr>
            </w:pPr>
            <w:bookmarkStart w:id="0" w:name="_GoBack"/>
            <w:bookmarkEnd w:id="0"/>
            <w:r w:rsidRPr="00CB7C1F">
              <w:rPr>
                <w:b w:val="0"/>
                <w:noProof/>
                <w:lang w:eastAsia="et-EE" w:bidi="ar-SA"/>
              </w:rPr>
              <w:drawing>
                <wp:anchor distT="0" distB="0" distL="114300" distR="114300" simplePos="0" relativeHeight="251657728" behindDoc="1" locked="0" layoutInCell="1" allowOverlap="1" wp14:anchorId="6C372260" wp14:editId="5565D5BA">
                  <wp:simplePos x="0" y="0"/>
                  <wp:positionH relativeFrom="margin">
                    <wp:posOffset>2621915</wp:posOffset>
                  </wp:positionH>
                  <wp:positionV relativeFrom="margin">
                    <wp:posOffset>-228600</wp:posOffset>
                  </wp:positionV>
                  <wp:extent cx="657225" cy="828675"/>
                  <wp:effectExtent l="0" t="0" r="0" b="0"/>
                  <wp:wrapTight wrapText="bothSides">
                    <wp:wrapPolygon edited="0">
                      <wp:start x="0" y="0"/>
                      <wp:lineTo x="0" y="21352"/>
                      <wp:lineTo x="21287" y="21352"/>
                      <wp:lineTo x="21287" y="0"/>
                      <wp:lineTo x="0" y="0"/>
                    </wp:wrapPolygon>
                  </wp:wrapTight>
                  <wp:docPr id="2" name="Pil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14AF4A5" w14:textId="77777777" w:rsidR="00CA1829" w:rsidRPr="00CB7C1F" w:rsidRDefault="00CA1829" w:rsidP="00851D67">
            <w:pPr>
              <w:pStyle w:val="Pealkiri1"/>
              <w:spacing w:after="0" w:afterAutospacing="0"/>
              <w:rPr>
                <w:b w:val="0"/>
              </w:rPr>
            </w:pPr>
          </w:p>
          <w:p w14:paraId="239827F9" w14:textId="77777777" w:rsidR="00CA1829" w:rsidRPr="00CB7C1F" w:rsidRDefault="00CA1829" w:rsidP="00851D67">
            <w:pPr>
              <w:pStyle w:val="Pealkiri1"/>
              <w:spacing w:after="0" w:afterAutospacing="0"/>
              <w:rPr>
                <w:b w:val="0"/>
              </w:rPr>
            </w:pPr>
          </w:p>
          <w:p w14:paraId="1F42409E" w14:textId="77777777" w:rsidR="00CA1829" w:rsidRPr="00CB7C1F" w:rsidRDefault="00CA1829" w:rsidP="00851D67">
            <w:pPr>
              <w:pStyle w:val="Pealkiri1"/>
              <w:spacing w:after="0" w:afterAutospacing="0"/>
              <w:rPr>
                <w:b w:val="0"/>
              </w:rPr>
            </w:pPr>
          </w:p>
          <w:p w14:paraId="4BB5B9FA" w14:textId="77777777" w:rsidR="004F78B7" w:rsidRPr="00471902" w:rsidRDefault="004F78B7" w:rsidP="00851D67">
            <w:pPr>
              <w:pStyle w:val="Pealkiri1"/>
              <w:spacing w:after="0" w:afterAutospacing="0"/>
            </w:pPr>
            <w:r w:rsidRPr="00471902">
              <w:t>LÄÄNE-HARJU VALLAVALITSUS</w:t>
            </w:r>
          </w:p>
          <w:p w14:paraId="15AC77BA" w14:textId="77777777" w:rsidR="004F78B7" w:rsidRPr="004F78B7" w:rsidRDefault="004F78B7" w:rsidP="001775D0">
            <w:pPr>
              <w:rPr>
                <w:sz w:val="28"/>
                <w:szCs w:val="28"/>
              </w:rPr>
            </w:pPr>
          </w:p>
        </w:tc>
      </w:tr>
      <w:tr w:rsidR="008C00EE" w:rsidRPr="001D4CFB" w14:paraId="43085FC5" w14:textId="77777777" w:rsidTr="00225658">
        <w:trPr>
          <w:trHeight w:val="1172"/>
        </w:trPr>
        <w:tc>
          <w:tcPr>
            <w:tcW w:w="5103" w:type="dxa"/>
            <w:gridSpan w:val="2"/>
            <w:shd w:val="clear" w:color="auto" w:fill="auto"/>
          </w:tcPr>
          <w:tbl>
            <w:tblPr>
              <w:tblW w:w="936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4257"/>
            </w:tblGrid>
            <w:tr w:rsidR="008C00EE" w14:paraId="75028058" w14:textId="77777777" w:rsidTr="00225658">
              <w:trPr>
                <w:trHeight w:val="1172"/>
              </w:trPr>
              <w:tc>
                <w:tcPr>
                  <w:tcW w:w="5103" w:type="dxa"/>
                  <w:hideMark/>
                </w:tcPr>
                <w:p w14:paraId="016DD07F" w14:textId="77777777" w:rsidR="008C00EE" w:rsidRDefault="008C00EE" w:rsidP="008C00EE">
                  <w:pPr>
                    <w:pStyle w:val="Adressaat"/>
                  </w:pPr>
                  <w:r>
                    <w:t>Maa-amet</w:t>
                  </w:r>
                </w:p>
                <w:p w14:paraId="6CE45234" w14:textId="77777777" w:rsidR="008C00EE" w:rsidRPr="006B118C" w:rsidRDefault="008C00EE" w:rsidP="008C00EE">
                  <w:r>
                    <w:t xml:space="preserve">Mustamäe tee 51, Tallinn </w:t>
                  </w:r>
                </w:p>
                <w:p w14:paraId="0E328C55" w14:textId="77777777" w:rsidR="008C00EE" w:rsidRDefault="004D60C4" w:rsidP="008C00EE">
                  <w:pPr>
                    <w:rPr>
                      <w:iCs/>
                    </w:rPr>
                  </w:pPr>
                  <w:hyperlink r:id="rId11" w:history="1">
                    <w:r w:rsidR="008C00EE" w:rsidRPr="00D44330">
                      <w:rPr>
                        <w:rStyle w:val="Hyperlink"/>
                      </w:rPr>
                      <w:t>maaamet@maaamet.ee</w:t>
                    </w:r>
                  </w:hyperlink>
                  <w:r w:rsidR="008C00EE">
                    <w:t xml:space="preserve">                                                             </w:t>
                  </w:r>
                </w:p>
              </w:tc>
              <w:tc>
                <w:tcPr>
                  <w:tcW w:w="4257" w:type="dxa"/>
                </w:tcPr>
                <w:p w14:paraId="443E4610" w14:textId="77777777" w:rsidR="008C00EE" w:rsidRPr="006B118C" w:rsidRDefault="008C00EE" w:rsidP="008C00EE"/>
                <w:p w14:paraId="24129B99" w14:textId="77777777" w:rsidR="008C00EE" w:rsidRPr="006B118C" w:rsidRDefault="008C00EE" w:rsidP="008C00EE"/>
                <w:p w14:paraId="78E7F081" w14:textId="77777777" w:rsidR="008C00EE" w:rsidRDefault="008C00EE" w:rsidP="008C00EE">
                  <w:r>
                    <w:t>Meie 26.02.2021 nr 4-7/519</w:t>
                  </w:r>
                </w:p>
              </w:tc>
            </w:tr>
          </w:tbl>
          <w:p w14:paraId="47CD31DD" w14:textId="77777777" w:rsidR="008C00EE" w:rsidRPr="00BF4D7C" w:rsidRDefault="008C00EE" w:rsidP="008C00EE">
            <w:pPr>
              <w:rPr>
                <w:iCs/>
              </w:rPr>
            </w:pPr>
          </w:p>
        </w:tc>
        <w:tc>
          <w:tcPr>
            <w:tcW w:w="3352" w:type="dxa"/>
            <w:shd w:val="clear" w:color="auto" w:fill="auto"/>
          </w:tcPr>
          <w:p w14:paraId="7C0296FE" w14:textId="3C388023" w:rsidR="008C00EE" w:rsidRDefault="008C00EE" w:rsidP="008C00EE">
            <w:r>
              <w:t>Teie 26.0</w:t>
            </w:r>
            <w:r w:rsidR="00F23B17">
              <w:t>5</w:t>
            </w:r>
            <w:r>
              <w:t xml:space="preserve">.2021 </w:t>
            </w:r>
            <w:r w:rsidR="00F23B17">
              <w:t>nr 6-3/21/8644-3</w:t>
            </w:r>
          </w:p>
          <w:p w14:paraId="0A678530" w14:textId="77777777" w:rsidR="008C00EE" w:rsidRDefault="008C00EE" w:rsidP="008C00EE">
            <w:pPr>
              <w:jc w:val="left"/>
            </w:pPr>
          </w:p>
          <w:p w14:paraId="5B937550" w14:textId="7A65EB16" w:rsidR="008C00EE" w:rsidRPr="007904F3" w:rsidRDefault="00D061CE" w:rsidP="008C00EE">
            <w:pPr>
              <w:jc w:val="left"/>
              <w:rPr>
                <w:color w:val="FFFFFF" w:themeColor="background1"/>
              </w:rPr>
            </w:pPr>
            <w:r>
              <w:t xml:space="preserve">Meie 08.06.2020 nr </w:t>
            </w:r>
            <w:r w:rsidRPr="003A110B">
              <w:rPr>
                <w:rStyle w:val="table2width"/>
              </w:rPr>
              <w:t>6-1/77-35</w:t>
            </w:r>
            <w:r w:rsidR="008C00EE">
              <w:br/>
            </w:r>
            <w:proofErr w:type="spellStart"/>
            <w:r w:rsidR="008C00EE">
              <w:rPr>
                <w:color w:val="FFFFFF" w:themeColor="background1"/>
              </w:rPr>
              <w:t>mmmmmmmmmmmmmmmmm</w:t>
            </w:r>
            <w:proofErr w:type="spellEnd"/>
          </w:p>
        </w:tc>
      </w:tr>
      <w:tr w:rsidR="008C00EE" w:rsidRPr="001D4CFB" w14:paraId="05DA591C" w14:textId="77777777" w:rsidTr="00225658">
        <w:trPr>
          <w:trHeight w:val="565"/>
        </w:trPr>
        <w:tc>
          <w:tcPr>
            <w:tcW w:w="5103" w:type="dxa"/>
            <w:gridSpan w:val="2"/>
            <w:shd w:val="clear" w:color="auto" w:fill="auto"/>
          </w:tcPr>
          <w:p w14:paraId="334EDD03" w14:textId="77777777" w:rsidR="008C00EE" w:rsidRDefault="008C00EE" w:rsidP="008C00EE">
            <w:pPr>
              <w:pStyle w:val="Adressaat"/>
            </w:pPr>
          </w:p>
          <w:p w14:paraId="73818AC3" w14:textId="77777777" w:rsidR="008C00EE" w:rsidRPr="006B118C" w:rsidRDefault="008C00EE" w:rsidP="008C00EE">
            <w:pPr>
              <w:pStyle w:val="Adressaat"/>
            </w:pPr>
          </w:p>
        </w:tc>
        <w:tc>
          <w:tcPr>
            <w:tcW w:w="3352" w:type="dxa"/>
            <w:shd w:val="clear" w:color="auto" w:fill="auto"/>
          </w:tcPr>
          <w:p w14:paraId="4BB55067" w14:textId="77777777" w:rsidR="008C00EE" w:rsidRDefault="008C00EE" w:rsidP="008C00EE"/>
        </w:tc>
      </w:tr>
      <w:tr w:rsidR="008C00EE" w:rsidRPr="001D4CFB" w14:paraId="2BF9E97C" w14:textId="77777777" w:rsidTr="00225658">
        <w:trPr>
          <w:trHeight w:val="715"/>
        </w:trPr>
        <w:tc>
          <w:tcPr>
            <w:tcW w:w="4536" w:type="dxa"/>
            <w:shd w:val="clear" w:color="auto" w:fill="auto"/>
          </w:tcPr>
          <w:p w14:paraId="24994AE9" w14:textId="77777777" w:rsidR="008C00EE" w:rsidRPr="007C688D" w:rsidRDefault="008C00EE" w:rsidP="008C00EE">
            <w:pPr>
              <w:pStyle w:val="Adressaat"/>
              <w:rPr>
                <w:b/>
              </w:rPr>
            </w:pPr>
            <w:r>
              <w:rPr>
                <w:b/>
              </w:rPr>
              <w:t>Õiend teiste isikute taotluste kohta</w:t>
            </w:r>
          </w:p>
        </w:tc>
        <w:tc>
          <w:tcPr>
            <w:tcW w:w="3919" w:type="dxa"/>
            <w:gridSpan w:val="2"/>
            <w:shd w:val="clear" w:color="auto" w:fill="auto"/>
          </w:tcPr>
          <w:p w14:paraId="27DB87EA" w14:textId="77777777" w:rsidR="008C00EE" w:rsidRDefault="008C00EE" w:rsidP="008C00EE"/>
        </w:tc>
      </w:tr>
    </w:tbl>
    <w:p w14:paraId="37802B4B" w14:textId="468D8CA7" w:rsidR="000D7A12" w:rsidRPr="000D7A12" w:rsidRDefault="000D7A12" w:rsidP="00B02CD3">
      <w:pPr>
        <w:pStyle w:val="NoSpacing"/>
        <w:rPr>
          <w:lang w:eastAsia="ar-SA"/>
        </w:rPr>
      </w:pPr>
      <w:bookmarkStart w:id="1" w:name="_Hlk63852458"/>
      <w:r w:rsidRPr="000D7A12">
        <w:t xml:space="preserve">Küsisite informatsiooni Lääne-Harju vallas </w:t>
      </w:r>
      <w:proofErr w:type="spellStart"/>
      <w:r w:rsidR="0040361A">
        <w:t>Valkse</w:t>
      </w:r>
      <w:proofErr w:type="spellEnd"/>
      <w:r w:rsidR="0040361A">
        <w:t xml:space="preserve"> </w:t>
      </w:r>
      <w:r w:rsidRPr="000D7A12">
        <w:t>külas asuva</w:t>
      </w:r>
      <w:r w:rsidR="0040361A">
        <w:t xml:space="preserve"> </w:t>
      </w:r>
      <w:r w:rsidRPr="000D7A12">
        <w:t xml:space="preserve"> </w:t>
      </w:r>
      <w:r w:rsidR="0040361A">
        <w:t xml:space="preserve">Võsaritsika </w:t>
      </w:r>
      <w:r w:rsidRPr="000D7A12">
        <w:t xml:space="preserve">katastriüksuse </w:t>
      </w:r>
      <w:r w:rsidR="009D0862">
        <w:t>(</w:t>
      </w:r>
      <w:proofErr w:type="spellStart"/>
      <w:r w:rsidR="009D0862">
        <w:t>katastitunnus</w:t>
      </w:r>
      <w:proofErr w:type="spellEnd"/>
      <w:r w:rsidR="009D0862">
        <w:t xml:space="preserve"> 43101</w:t>
      </w:r>
      <w:r w:rsidR="00015F88">
        <w:t xml:space="preserve">:001:1194) </w:t>
      </w:r>
      <w:r w:rsidRPr="000D7A12">
        <w:t>kohta, mis on kinnistusraamatusse kandmata.</w:t>
      </w:r>
    </w:p>
    <w:p w14:paraId="22740EEF" w14:textId="095CFD73" w:rsidR="000D7A12" w:rsidRPr="000D7A12" w:rsidRDefault="00540B30" w:rsidP="00B02CD3">
      <w:pPr>
        <w:pStyle w:val="NoSpacing"/>
      </w:pPr>
      <w:r w:rsidRPr="000D7A12">
        <w:t>Katastriüksus on moodustatud kaardimaterjalil Maa-ameti poolt reformimata maade masskande tulemusel</w:t>
      </w:r>
      <w:r w:rsidR="00BE0842">
        <w:t xml:space="preserve"> (ID 20127)</w:t>
      </w:r>
      <w:r w:rsidRPr="000D7A12">
        <w:t xml:space="preserve">. </w:t>
      </w:r>
      <w:r w:rsidR="000D7A12" w:rsidRPr="000D7A12">
        <w:t xml:space="preserve">Maa-ameti reformimata maade kaardirakenduses on </w:t>
      </w:r>
      <w:r w:rsidR="00314A9D">
        <w:t xml:space="preserve">Võsaritsika </w:t>
      </w:r>
      <w:r w:rsidR="000D7A12" w:rsidRPr="000D7A12">
        <w:t xml:space="preserve">katastriüksuse kohta tehtud kinnitusmärge, et maareformi liigiks on </w:t>
      </w:r>
      <w:r w:rsidR="00BE0842">
        <w:t>kin</w:t>
      </w:r>
      <w:r w:rsidR="0094761D">
        <w:t>n</w:t>
      </w:r>
      <w:r w:rsidR="00BE0842">
        <w:t>isasjaga liitmiseks so</w:t>
      </w:r>
      <w:r w:rsidR="00DE46C1">
        <w:t>b</w:t>
      </w:r>
      <w:r w:rsidR="00BE0842">
        <w:t>iva maa erastamine</w:t>
      </w:r>
      <w:r w:rsidR="000D7A12" w:rsidRPr="000D7A12">
        <w:t xml:space="preserve">. </w:t>
      </w:r>
    </w:p>
    <w:bookmarkEnd w:id="1"/>
    <w:p w14:paraId="0C5C6ED7" w14:textId="5CBA9950" w:rsidR="000D7A12" w:rsidRPr="000D7A12" w:rsidRDefault="000D7A12" w:rsidP="00B02CD3">
      <w:pPr>
        <w:pStyle w:val="NoSpacing"/>
      </w:pPr>
      <w:r w:rsidRPr="000D7A12">
        <w:t xml:space="preserve">Avaldusi antud </w:t>
      </w:r>
      <w:r w:rsidR="00580E87">
        <w:t xml:space="preserve">katastriüksuse </w:t>
      </w:r>
      <w:r w:rsidRPr="000D7A12">
        <w:t xml:space="preserve">tagastamiseks, ostueesõigusega erastamiseks, vaba põllumajandus- ja metsamaa erastamiseks, kasutusvalduse seadmiseks või </w:t>
      </w:r>
      <w:proofErr w:type="spellStart"/>
      <w:r w:rsidRPr="000D7A12">
        <w:t>ribasuse</w:t>
      </w:r>
      <w:proofErr w:type="spellEnd"/>
      <w:r w:rsidRPr="000D7A12">
        <w:t xml:space="preserve"> erastamiseks esitatud ei ole. </w:t>
      </w:r>
    </w:p>
    <w:p w14:paraId="2D7F0CD8" w14:textId="77777777" w:rsidR="00A13FDE" w:rsidRDefault="00A13FDE" w:rsidP="00B02CD3"/>
    <w:p w14:paraId="7E1C894A" w14:textId="77777777" w:rsidR="00A13FDE" w:rsidRDefault="00A13FDE" w:rsidP="00141F90">
      <w:pPr>
        <w:pStyle w:val="Snum"/>
      </w:pPr>
    </w:p>
    <w:p w14:paraId="27CBDF62" w14:textId="77777777" w:rsidR="00A13FDE" w:rsidRDefault="00A13FDE" w:rsidP="00141F90">
      <w:pPr>
        <w:pStyle w:val="Snum"/>
      </w:pPr>
    </w:p>
    <w:p w14:paraId="68012B18" w14:textId="79FDE1D4" w:rsidR="00CB7C1F" w:rsidRDefault="00E379C4" w:rsidP="00141F90">
      <w:pPr>
        <w:pStyle w:val="Snum"/>
      </w:pPr>
      <w:r>
        <w:t xml:space="preserve">        </w:t>
      </w:r>
    </w:p>
    <w:p w14:paraId="0FDF34A1" w14:textId="77777777" w:rsidR="00485A18" w:rsidRDefault="00485A18" w:rsidP="00B02CD3">
      <w:r>
        <w:t>Lugupidamisega</w:t>
      </w:r>
    </w:p>
    <w:p w14:paraId="00F2B01A" w14:textId="77777777" w:rsidR="00485A18" w:rsidRDefault="00485A18" w:rsidP="00485A18">
      <w:pPr>
        <w:pStyle w:val="Snum"/>
      </w:pPr>
    </w:p>
    <w:p w14:paraId="795A7DFA" w14:textId="77777777" w:rsidR="00485A18" w:rsidRDefault="00485A18" w:rsidP="00485A18">
      <w:pPr>
        <w:pStyle w:val="Snum"/>
      </w:pPr>
      <w:r>
        <w:t>(allkirjastatud digitaalselt)</w:t>
      </w:r>
    </w:p>
    <w:p w14:paraId="1F9FEA4B" w14:textId="77777777" w:rsidR="00485A18" w:rsidRDefault="00485A18" w:rsidP="00485A18">
      <w:pPr>
        <w:pStyle w:val="Snum"/>
      </w:pPr>
      <w:r>
        <w:t>Erkki Pratka</w:t>
      </w:r>
    </w:p>
    <w:p w14:paraId="54EBF1AC" w14:textId="77777777" w:rsidR="00485A18" w:rsidRDefault="00485A18" w:rsidP="00485A18">
      <w:pPr>
        <w:pStyle w:val="Snum"/>
      </w:pPr>
      <w:r>
        <w:t xml:space="preserve">keskkonna- ja planeeringute osakonna nõunik </w:t>
      </w:r>
    </w:p>
    <w:p w14:paraId="7AA336B0" w14:textId="77777777" w:rsidR="00485A18" w:rsidRDefault="00485A18" w:rsidP="00485A18">
      <w:pPr>
        <w:pStyle w:val="Snum"/>
      </w:pPr>
      <w:r>
        <w:t>608 7882</w:t>
      </w:r>
    </w:p>
    <w:p w14:paraId="6275EAA8" w14:textId="77777777" w:rsidR="00485A18" w:rsidRPr="00BD078E" w:rsidRDefault="004D60C4" w:rsidP="00485A18">
      <w:pPr>
        <w:pStyle w:val="Snum"/>
      </w:pPr>
      <w:hyperlink r:id="rId12" w:history="1">
        <w:r w:rsidR="00485A18" w:rsidRPr="00AD56C1">
          <w:rPr>
            <w:rStyle w:val="Hyperlink"/>
          </w:rPr>
          <w:t>erkki.pratka@laaneharju.ee</w:t>
        </w:r>
      </w:hyperlink>
      <w:r w:rsidR="00485A18">
        <w:t xml:space="preserve"> </w:t>
      </w:r>
    </w:p>
    <w:p w14:paraId="60B81E73" w14:textId="77777777" w:rsidR="00CB7C1F" w:rsidRDefault="00CB7C1F" w:rsidP="00141F90">
      <w:pPr>
        <w:pStyle w:val="Snum"/>
      </w:pPr>
    </w:p>
    <w:p w14:paraId="1274FF71" w14:textId="77777777" w:rsidR="00CB7C1F" w:rsidRDefault="00CB7C1F" w:rsidP="00141F90">
      <w:pPr>
        <w:pStyle w:val="Snum"/>
      </w:pPr>
    </w:p>
    <w:p w14:paraId="2D78477A" w14:textId="77777777" w:rsidR="00CB7C1F" w:rsidRDefault="00CB7C1F" w:rsidP="00141F90">
      <w:pPr>
        <w:pStyle w:val="Snum"/>
      </w:pPr>
    </w:p>
    <w:p w14:paraId="7A5ADA59" w14:textId="77777777" w:rsidR="00CB7C1F" w:rsidRDefault="00CB7C1F" w:rsidP="00141F90">
      <w:pPr>
        <w:pStyle w:val="Snum"/>
      </w:pPr>
    </w:p>
    <w:sectPr w:rsidR="00CB7C1F" w:rsidSect="00077F1B">
      <w:footerReference w:type="default" r:id="rId13"/>
      <w:headerReference w:type="first" r:id="rId14"/>
      <w:footerReference w:type="first" r:id="rId15"/>
      <w:pgSz w:w="11906" w:h="16838" w:code="9"/>
      <w:pgMar w:top="227" w:right="851" w:bottom="454" w:left="1701" w:header="397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E2E7D" w14:textId="77777777" w:rsidR="004D60C4" w:rsidRDefault="004D60C4" w:rsidP="00DF44DF">
      <w:r>
        <w:separator/>
      </w:r>
    </w:p>
  </w:endnote>
  <w:endnote w:type="continuationSeparator" w:id="0">
    <w:p w14:paraId="6B2F71F3" w14:textId="77777777" w:rsidR="004D60C4" w:rsidRDefault="004D60C4" w:rsidP="00DF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imSun">
    <w:altName w:val="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Times New Roman"/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altName w:val="Lucidasans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B7145" w14:textId="77777777" w:rsidR="003B2A9C" w:rsidRPr="00AD2EA7" w:rsidRDefault="00C5652E" w:rsidP="007056E1">
    <w:pPr>
      <w:pStyle w:val="Jalus1"/>
    </w:pPr>
    <w:r w:rsidRPr="00AD2EA7">
      <w:fldChar w:fldCharType="begin"/>
    </w:r>
    <w:r w:rsidR="003B2A9C" w:rsidRPr="00AD2EA7">
      <w:instrText xml:space="preserve"> PAGE </w:instrText>
    </w:r>
    <w:r w:rsidRPr="00AD2EA7">
      <w:fldChar w:fldCharType="separate"/>
    </w:r>
    <w:r w:rsidR="007C688D">
      <w:rPr>
        <w:noProof/>
      </w:rPr>
      <w:t>2</w:t>
    </w:r>
    <w:r w:rsidRPr="00AD2EA7">
      <w:fldChar w:fldCharType="end"/>
    </w:r>
    <w:r w:rsidR="003B2A9C" w:rsidRPr="00AD2EA7">
      <w:t xml:space="preserve"> (</w:t>
    </w:r>
    <w:r>
      <w:fldChar w:fldCharType="begin"/>
    </w:r>
    <w:r>
      <w:instrText xml:space="preserve"> NUMPAGES </w:instrText>
    </w:r>
    <w:r>
      <w:fldChar w:fldCharType="separate"/>
    </w:r>
    <w:r w:rsidR="007C688D">
      <w:rPr>
        <w:noProof/>
      </w:rPr>
      <w:t>2</w:t>
    </w:r>
    <w:r>
      <w:fldChar w:fldCharType="end"/>
    </w:r>
    <w:r w:rsidR="003B2A9C" w:rsidRPr="00AD2EA7"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8A331" w14:textId="012B50E0" w:rsidR="000A17B5" w:rsidRPr="000A17B5" w:rsidRDefault="00531789" w:rsidP="00B53317">
    <w:pPr>
      <w:pStyle w:val="Jalus1"/>
    </w:pPr>
    <w:r>
      <w:t xml:space="preserve">Rae 38 </w:t>
    </w:r>
    <w:r w:rsidR="00773175">
      <w:rPr>
        <w:rFonts w:cs="Times New Roman"/>
      </w:rPr>
      <w:t>|</w:t>
    </w:r>
    <w:r w:rsidR="000A17B5" w:rsidRPr="000A17B5">
      <w:t xml:space="preserve"> </w:t>
    </w:r>
    <w:r>
      <w:t>Paldiski</w:t>
    </w:r>
    <w:r w:rsidR="00773175">
      <w:t xml:space="preserve"> </w:t>
    </w:r>
    <w:r w:rsidR="00773175">
      <w:rPr>
        <w:rFonts w:cs="Times New Roman"/>
      </w:rPr>
      <w:t>|</w:t>
    </w:r>
    <w:r w:rsidR="000A17B5" w:rsidRPr="000A17B5">
      <w:t xml:space="preserve"> </w:t>
    </w:r>
    <w:r w:rsidR="00CA1829">
      <w:t xml:space="preserve">76806 </w:t>
    </w:r>
    <w:r>
      <w:t xml:space="preserve">Harjumaa </w:t>
    </w:r>
    <w:r w:rsidR="00773175">
      <w:rPr>
        <w:rFonts w:cs="Times New Roman"/>
      </w:rPr>
      <w:t>|</w:t>
    </w:r>
    <w:r>
      <w:t xml:space="preserve"> </w:t>
    </w:r>
    <w:r w:rsidRPr="00531789">
      <w:t>679 0600</w:t>
    </w:r>
    <w:r w:rsidR="00773175">
      <w:t xml:space="preserve"> </w:t>
    </w:r>
    <w:r w:rsidR="00773175">
      <w:rPr>
        <w:rFonts w:cs="Times New Roman"/>
      </w:rPr>
      <w:t>|</w:t>
    </w:r>
    <w:r>
      <w:t xml:space="preserve"> info</w:t>
    </w:r>
    <w:r w:rsidR="000A17B5" w:rsidRPr="000A17B5">
      <w:t>@</w:t>
    </w:r>
    <w:r w:rsidR="00773175">
      <w:t xml:space="preserve">laaneharju.ee </w:t>
    </w:r>
    <w:r w:rsidR="00773175">
      <w:rPr>
        <w:rFonts w:cs="Times New Roman"/>
      </w:rPr>
      <w:t>|</w:t>
    </w:r>
    <w:r>
      <w:t xml:space="preserve"> www.laaneharju</w:t>
    </w:r>
    <w:r w:rsidR="000A17B5" w:rsidRPr="000A17B5">
      <w:t>.ee</w:t>
    </w:r>
    <w:r w:rsidR="00B53317">
      <w:t xml:space="preserve"> </w:t>
    </w:r>
    <w:r w:rsidR="00E725BF">
      <w:rPr>
        <w:rFonts w:cs="Times New Roman"/>
      </w:rPr>
      <w:t>|</w:t>
    </w:r>
    <w:r w:rsidR="008D3940">
      <w:rPr>
        <w:rFonts w:cs="Times New Roman"/>
      </w:rPr>
      <w:t xml:space="preserve"> </w:t>
    </w:r>
    <w:r w:rsidR="00D74153">
      <w:t xml:space="preserve">Registrikood </w:t>
    </w:r>
    <w:r w:rsidR="00D74153">
      <w:rPr>
        <w:rFonts w:cs="Times New Roman"/>
      </w:rPr>
      <w:t>77000200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BB695" w14:textId="77777777" w:rsidR="004D60C4" w:rsidRDefault="004D60C4" w:rsidP="00DF44DF">
      <w:r>
        <w:separator/>
      </w:r>
    </w:p>
  </w:footnote>
  <w:footnote w:type="continuationSeparator" w:id="0">
    <w:p w14:paraId="7CF63DC1" w14:textId="77777777" w:rsidR="004D60C4" w:rsidRDefault="004D60C4" w:rsidP="00DF4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89182" w14:textId="6BA0C838" w:rsidR="008F63D4" w:rsidRDefault="00485A18" w:rsidP="00CA1829">
    <w:pPr>
      <w:pStyle w:val="Header"/>
      <w:jc w:val="left"/>
    </w:pPr>
    <w:r>
      <w:rPr>
        <w:noProof/>
        <w:lang w:val="et-EE" w:eastAsia="et-EE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B3E3E79" wp14:editId="0BDE5648">
              <wp:simplePos x="0" y="0"/>
              <wp:positionH relativeFrom="column">
                <wp:posOffset>3672840</wp:posOffset>
              </wp:positionH>
              <wp:positionV relativeFrom="paragraph">
                <wp:posOffset>-25400</wp:posOffset>
              </wp:positionV>
              <wp:extent cx="2371725" cy="8540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854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EF62D9" w14:textId="77777777" w:rsidR="00CA1829" w:rsidRDefault="00CA1829" w:rsidP="00676617">
                          <w:pPr>
                            <w:jc w:val="right"/>
                            <w:rPr>
                              <w:sz w:val="20"/>
                            </w:rPr>
                          </w:pPr>
                        </w:p>
                        <w:p w14:paraId="13B01632" w14:textId="77777777" w:rsidR="00CA1829" w:rsidRDefault="00CA1829" w:rsidP="00CA1829">
                          <w:pPr>
                            <w:jc w:val="right"/>
                            <w:rPr>
                              <w:sz w:val="18"/>
                            </w:rPr>
                          </w:pPr>
                        </w:p>
                        <w:p w14:paraId="65503D46" w14:textId="77777777" w:rsidR="00CA1829" w:rsidRDefault="00CA1829" w:rsidP="00CA1829">
                          <w:pPr>
                            <w:jc w:val="right"/>
                            <w:rPr>
                              <w:sz w:val="18"/>
                            </w:rPr>
                          </w:pPr>
                        </w:p>
                        <w:p w14:paraId="524BA0B6" w14:textId="77777777" w:rsidR="00CA1829" w:rsidRDefault="00CA1829" w:rsidP="00CA1829">
                          <w:pPr>
                            <w:jc w:val="right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B3E3E7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2pt;margin-top:-2pt;width:186.75pt;height:6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" stroked="f">
              <v:textbox>
                <w:txbxContent>
                  <w:p w14:paraId="6DEF62D9" w14:textId="77777777" w:rsidR="00CA1829" w:rsidRDefault="00CA1829" w:rsidP="00676617">
                    <w:pPr>
                      <w:jc w:val="right"/>
                      <w:rPr>
                        <w:sz w:val="20"/>
                      </w:rPr>
                    </w:pPr>
                  </w:p>
                  <w:p w14:paraId="13B01632" w14:textId="77777777" w:rsidR="00CA1829" w:rsidRDefault="00CA1829" w:rsidP="00CA1829">
                    <w:pPr>
                      <w:jc w:val="right"/>
                      <w:rPr>
                        <w:sz w:val="18"/>
                      </w:rPr>
                    </w:pPr>
                  </w:p>
                  <w:p w14:paraId="65503D46" w14:textId="77777777" w:rsidR="00CA1829" w:rsidRDefault="00CA1829" w:rsidP="00CA1829">
                    <w:pPr>
                      <w:jc w:val="right"/>
                      <w:rPr>
                        <w:sz w:val="18"/>
                      </w:rPr>
                    </w:pPr>
                  </w:p>
                  <w:p w14:paraId="524BA0B6" w14:textId="77777777" w:rsidR="00CA1829" w:rsidRDefault="00CA1829" w:rsidP="00CA1829">
                    <w:pPr>
                      <w:jc w:val="right"/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15"/>
    <w:rsid w:val="0000259C"/>
    <w:rsid w:val="00015F88"/>
    <w:rsid w:val="00035D6E"/>
    <w:rsid w:val="00060947"/>
    <w:rsid w:val="00077F1B"/>
    <w:rsid w:val="0008781F"/>
    <w:rsid w:val="000913FC"/>
    <w:rsid w:val="00095E15"/>
    <w:rsid w:val="000A17B5"/>
    <w:rsid w:val="000C146C"/>
    <w:rsid w:val="000C2E49"/>
    <w:rsid w:val="000D7A12"/>
    <w:rsid w:val="000E3357"/>
    <w:rsid w:val="000F1462"/>
    <w:rsid w:val="001001A3"/>
    <w:rsid w:val="00124999"/>
    <w:rsid w:val="00126A87"/>
    <w:rsid w:val="00141099"/>
    <w:rsid w:val="00141F90"/>
    <w:rsid w:val="001523BD"/>
    <w:rsid w:val="001775D0"/>
    <w:rsid w:val="001809E4"/>
    <w:rsid w:val="00196B1D"/>
    <w:rsid w:val="001A41EB"/>
    <w:rsid w:val="001A7D04"/>
    <w:rsid w:val="001B5131"/>
    <w:rsid w:val="001C01CE"/>
    <w:rsid w:val="001C3A8B"/>
    <w:rsid w:val="001C4C35"/>
    <w:rsid w:val="001D30AF"/>
    <w:rsid w:val="001D4CFB"/>
    <w:rsid w:val="001F6312"/>
    <w:rsid w:val="002008A2"/>
    <w:rsid w:val="00221ADF"/>
    <w:rsid w:val="00225658"/>
    <w:rsid w:val="00252836"/>
    <w:rsid w:val="00252F15"/>
    <w:rsid w:val="00280A55"/>
    <w:rsid w:val="00282CB6"/>
    <w:rsid w:val="002835BB"/>
    <w:rsid w:val="00290E79"/>
    <w:rsid w:val="00293449"/>
    <w:rsid w:val="002B31D9"/>
    <w:rsid w:val="002E6878"/>
    <w:rsid w:val="002F2373"/>
    <w:rsid w:val="002F254F"/>
    <w:rsid w:val="002F3250"/>
    <w:rsid w:val="002F3F03"/>
    <w:rsid w:val="0030144B"/>
    <w:rsid w:val="00314A9D"/>
    <w:rsid w:val="003326AD"/>
    <w:rsid w:val="0034719C"/>
    <w:rsid w:val="00350834"/>
    <w:rsid w:val="00354059"/>
    <w:rsid w:val="0035557D"/>
    <w:rsid w:val="00356A3B"/>
    <w:rsid w:val="00372161"/>
    <w:rsid w:val="00394DCB"/>
    <w:rsid w:val="00396861"/>
    <w:rsid w:val="003A110B"/>
    <w:rsid w:val="003A5459"/>
    <w:rsid w:val="003B2A9C"/>
    <w:rsid w:val="003B6E5E"/>
    <w:rsid w:val="003E1585"/>
    <w:rsid w:val="003F145B"/>
    <w:rsid w:val="0040361A"/>
    <w:rsid w:val="0043237D"/>
    <w:rsid w:val="00435A13"/>
    <w:rsid w:val="0044084D"/>
    <w:rsid w:val="00456AEF"/>
    <w:rsid w:val="00463E53"/>
    <w:rsid w:val="00471902"/>
    <w:rsid w:val="0047682C"/>
    <w:rsid w:val="00485A18"/>
    <w:rsid w:val="00490F04"/>
    <w:rsid w:val="004970EC"/>
    <w:rsid w:val="004A4FD2"/>
    <w:rsid w:val="004C1391"/>
    <w:rsid w:val="004C1CFD"/>
    <w:rsid w:val="004C462E"/>
    <w:rsid w:val="004D60C4"/>
    <w:rsid w:val="004F78B7"/>
    <w:rsid w:val="00501A18"/>
    <w:rsid w:val="005037DC"/>
    <w:rsid w:val="005163AC"/>
    <w:rsid w:val="00522810"/>
    <w:rsid w:val="00530F52"/>
    <w:rsid w:val="00531789"/>
    <w:rsid w:val="00540B30"/>
    <w:rsid w:val="00546204"/>
    <w:rsid w:val="005465CD"/>
    <w:rsid w:val="00551E24"/>
    <w:rsid w:val="00554F77"/>
    <w:rsid w:val="00557534"/>
    <w:rsid w:val="00560A92"/>
    <w:rsid w:val="00564569"/>
    <w:rsid w:val="0057316A"/>
    <w:rsid w:val="00580868"/>
    <w:rsid w:val="00580E79"/>
    <w:rsid w:val="00580E87"/>
    <w:rsid w:val="00593643"/>
    <w:rsid w:val="005A2ED5"/>
    <w:rsid w:val="005A4289"/>
    <w:rsid w:val="005B5CE1"/>
    <w:rsid w:val="005D7384"/>
    <w:rsid w:val="005E1D41"/>
    <w:rsid w:val="005E3AED"/>
    <w:rsid w:val="005E45BB"/>
    <w:rsid w:val="005E6583"/>
    <w:rsid w:val="00601876"/>
    <w:rsid w:val="00601EC2"/>
    <w:rsid w:val="00602834"/>
    <w:rsid w:val="00621008"/>
    <w:rsid w:val="00642C6A"/>
    <w:rsid w:val="0066462F"/>
    <w:rsid w:val="00676617"/>
    <w:rsid w:val="00676FF0"/>
    <w:rsid w:val="00680609"/>
    <w:rsid w:val="006878C6"/>
    <w:rsid w:val="0069438C"/>
    <w:rsid w:val="0069658D"/>
    <w:rsid w:val="006A01AC"/>
    <w:rsid w:val="006B619A"/>
    <w:rsid w:val="006E16BD"/>
    <w:rsid w:val="006F245F"/>
    <w:rsid w:val="006F28FE"/>
    <w:rsid w:val="006F2B84"/>
    <w:rsid w:val="006F3BB9"/>
    <w:rsid w:val="006F72D7"/>
    <w:rsid w:val="007056E1"/>
    <w:rsid w:val="00713327"/>
    <w:rsid w:val="00715C45"/>
    <w:rsid w:val="007320ED"/>
    <w:rsid w:val="0074363E"/>
    <w:rsid w:val="0075687E"/>
    <w:rsid w:val="0075695A"/>
    <w:rsid w:val="00757427"/>
    <w:rsid w:val="00771F89"/>
    <w:rsid w:val="00773175"/>
    <w:rsid w:val="007757CD"/>
    <w:rsid w:val="007904F3"/>
    <w:rsid w:val="007A1DE8"/>
    <w:rsid w:val="007A20DF"/>
    <w:rsid w:val="007B124B"/>
    <w:rsid w:val="007C688D"/>
    <w:rsid w:val="007D54FC"/>
    <w:rsid w:val="007E683B"/>
    <w:rsid w:val="008218C5"/>
    <w:rsid w:val="00821D1B"/>
    <w:rsid w:val="00832F1F"/>
    <w:rsid w:val="00835858"/>
    <w:rsid w:val="00851D67"/>
    <w:rsid w:val="00880E95"/>
    <w:rsid w:val="008919F2"/>
    <w:rsid w:val="00892B3A"/>
    <w:rsid w:val="00895166"/>
    <w:rsid w:val="008A6E26"/>
    <w:rsid w:val="008B041F"/>
    <w:rsid w:val="008C00EE"/>
    <w:rsid w:val="008C35B6"/>
    <w:rsid w:val="008D3940"/>
    <w:rsid w:val="008D4634"/>
    <w:rsid w:val="008E07F6"/>
    <w:rsid w:val="008F0B50"/>
    <w:rsid w:val="008F63D4"/>
    <w:rsid w:val="008F720B"/>
    <w:rsid w:val="00915C2F"/>
    <w:rsid w:val="0091786B"/>
    <w:rsid w:val="0092375F"/>
    <w:rsid w:val="009370A4"/>
    <w:rsid w:val="0094761D"/>
    <w:rsid w:val="00954DA7"/>
    <w:rsid w:val="0096063E"/>
    <w:rsid w:val="00967268"/>
    <w:rsid w:val="00984442"/>
    <w:rsid w:val="009C4510"/>
    <w:rsid w:val="009D0862"/>
    <w:rsid w:val="009E3E87"/>
    <w:rsid w:val="009E7F4A"/>
    <w:rsid w:val="009F0178"/>
    <w:rsid w:val="00A10779"/>
    <w:rsid w:val="00A10E66"/>
    <w:rsid w:val="00A1244E"/>
    <w:rsid w:val="00A13FDE"/>
    <w:rsid w:val="00A604EE"/>
    <w:rsid w:val="00A85480"/>
    <w:rsid w:val="00A87B91"/>
    <w:rsid w:val="00AA11CA"/>
    <w:rsid w:val="00AA6826"/>
    <w:rsid w:val="00AB15B4"/>
    <w:rsid w:val="00AC4752"/>
    <w:rsid w:val="00AC6451"/>
    <w:rsid w:val="00AD2EA7"/>
    <w:rsid w:val="00AE02A8"/>
    <w:rsid w:val="00AE0951"/>
    <w:rsid w:val="00AE12FE"/>
    <w:rsid w:val="00AF29FB"/>
    <w:rsid w:val="00B01640"/>
    <w:rsid w:val="00B02CD3"/>
    <w:rsid w:val="00B105BB"/>
    <w:rsid w:val="00B16221"/>
    <w:rsid w:val="00B16A89"/>
    <w:rsid w:val="00B47434"/>
    <w:rsid w:val="00B53317"/>
    <w:rsid w:val="00B56B76"/>
    <w:rsid w:val="00B82C79"/>
    <w:rsid w:val="00B928B9"/>
    <w:rsid w:val="00B96691"/>
    <w:rsid w:val="00BC1A62"/>
    <w:rsid w:val="00BC6AD9"/>
    <w:rsid w:val="00BD078E"/>
    <w:rsid w:val="00BD3CCF"/>
    <w:rsid w:val="00BE0842"/>
    <w:rsid w:val="00BE0CC9"/>
    <w:rsid w:val="00BF4D7C"/>
    <w:rsid w:val="00C24F66"/>
    <w:rsid w:val="00C27B07"/>
    <w:rsid w:val="00C41FC5"/>
    <w:rsid w:val="00C5652E"/>
    <w:rsid w:val="00C738EC"/>
    <w:rsid w:val="00C83346"/>
    <w:rsid w:val="00CA1057"/>
    <w:rsid w:val="00CA1829"/>
    <w:rsid w:val="00CA583B"/>
    <w:rsid w:val="00CA5F0B"/>
    <w:rsid w:val="00CB7C1F"/>
    <w:rsid w:val="00CE348C"/>
    <w:rsid w:val="00CF2B77"/>
    <w:rsid w:val="00CF4303"/>
    <w:rsid w:val="00D061CE"/>
    <w:rsid w:val="00D10194"/>
    <w:rsid w:val="00D3623B"/>
    <w:rsid w:val="00D40650"/>
    <w:rsid w:val="00D517C8"/>
    <w:rsid w:val="00D74153"/>
    <w:rsid w:val="00DD580A"/>
    <w:rsid w:val="00DE3F9E"/>
    <w:rsid w:val="00DE46C1"/>
    <w:rsid w:val="00DE73FD"/>
    <w:rsid w:val="00DF44DF"/>
    <w:rsid w:val="00E01EA0"/>
    <w:rsid w:val="00E023F6"/>
    <w:rsid w:val="00E03DBB"/>
    <w:rsid w:val="00E22639"/>
    <w:rsid w:val="00E31175"/>
    <w:rsid w:val="00E31AEF"/>
    <w:rsid w:val="00E33F1C"/>
    <w:rsid w:val="00E379C4"/>
    <w:rsid w:val="00E44D16"/>
    <w:rsid w:val="00E538BF"/>
    <w:rsid w:val="00E60A55"/>
    <w:rsid w:val="00E725BF"/>
    <w:rsid w:val="00ED2E30"/>
    <w:rsid w:val="00ED54D8"/>
    <w:rsid w:val="00ED6F61"/>
    <w:rsid w:val="00ED7ABD"/>
    <w:rsid w:val="00EE43A0"/>
    <w:rsid w:val="00EE4516"/>
    <w:rsid w:val="00F23B17"/>
    <w:rsid w:val="00F40382"/>
    <w:rsid w:val="00F54BFB"/>
    <w:rsid w:val="00F73A78"/>
    <w:rsid w:val="00F8277B"/>
    <w:rsid w:val="00F921C8"/>
    <w:rsid w:val="00F93044"/>
    <w:rsid w:val="00F94891"/>
    <w:rsid w:val="00F9645B"/>
    <w:rsid w:val="00F9773D"/>
    <w:rsid w:val="00FA0296"/>
    <w:rsid w:val="00FA1FDD"/>
    <w:rsid w:val="00FD133B"/>
    <w:rsid w:val="00FF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9C010CF"/>
  <w15:chartTrackingRefBased/>
  <w15:docId w15:val="{801E5579-7FE1-40FF-9914-C6A9257C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val="et-EE" w:eastAsia="zh-CN" w:bidi="hi-IN"/>
    </w:rPr>
  </w:style>
  <w:style w:type="paragraph" w:styleId="Heading4">
    <w:name w:val="heading 4"/>
    <w:basedOn w:val="Normal"/>
    <w:next w:val="Normal"/>
    <w:link w:val="Heading4Char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/>
      <w:color w:val="000000"/>
      <w:kern w:val="0"/>
      <w:sz w:val="22"/>
      <w:szCs w:val="22"/>
      <w:u w:color="00000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y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l"/>
    <w:next w:val="Normal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val="et-EE" w:eastAsia="zh-CN" w:bidi="hi-IN"/>
    </w:rPr>
  </w:style>
  <w:style w:type="paragraph" w:styleId="List">
    <w:name w:val="List"/>
    <w:basedOn w:val="Normal"/>
    <w:rsid w:val="00546204"/>
    <w:pPr>
      <w:spacing w:after="120"/>
    </w:pPr>
  </w:style>
  <w:style w:type="paragraph" w:styleId="Header">
    <w:name w:val="header"/>
    <w:basedOn w:val="Normal"/>
    <w:link w:val="Head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  <w:lang w:val="x-none"/>
    </w:rPr>
  </w:style>
  <w:style w:type="paragraph" w:customStyle="1" w:styleId="Index">
    <w:name w:val="Index"/>
    <w:basedOn w:val="Normal"/>
    <w:rsid w:val="00D40650"/>
    <w:pPr>
      <w:suppressLineNumbers/>
    </w:pPr>
  </w:style>
  <w:style w:type="character" w:customStyle="1" w:styleId="HeaderChar">
    <w:name w:val="Header Char"/>
    <w:link w:val="Head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  <w:lang w:val="x-none"/>
    </w:rPr>
  </w:style>
  <w:style w:type="character" w:customStyle="1" w:styleId="FooterChar">
    <w:name w:val="Footer Char"/>
    <w:link w:val="Foot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l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Heading4Char">
    <w:name w:val="Heading 4 Char"/>
    <w:link w:val="Heading4"/>
    <w:rsid w:val="00DF44DF"/>
    <w:rPr>
      <w:b/>
      <w:bCs/>
      <w:color w:val="000000"/>
      <w:sz w:val="28"/>
      <w:szCs w:val="28"/>
      <w:u w:color="000000"/>
    </w:rPr>
  </w:style>
  <w:style w:type="character" w:customStyle="1" w:styleId="Heading5Char">
    <w:name w:val="Heading 5 Char"/>
    <w:link w:val="Heading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Heading6Char">
    <w:name w:val="Heading 6 Char"/>
    <w:link w:val="Heading6"/>
    <w:rsid w:val="00DF44DF"/>
    <w:rPr>
      <w:b/>
      <w:bCs/>
      <w:color w:val="000000"/>
      <w:sz w:val="22"/>
      <w:szCs w:val="22"/>
      <w:u w:color="000000"/>
    </w:rPr>
  </w:style>
  <w:style w:type="character" w:customStyle="1" w:styleId="Heading7Char">
    <w:name w:val="Heading 7 Char"/>
    <w:link w:val="Heading7"/>
    <w:rsid w:val="00DF44DF"/>
    <w:rPr>
      <w:color w:val="000000"/>
      <w:sz w:val="24"/>
      <w:szCs w:val="24"/>
      <w:u w:color="000000"/>
    </w:rPr>
  </w:style>
  <w:style w:type="character" w:customStyle="1" w:styleId="Heading8Char">
    <w:name w:val="Heading 8 Char"/>
    <w:link w:val="Heading8"/>
    <w:rsid w:val="00DF44DF"/>
    <w:rPr>
      <w:i/>
      <w:iCs/>
      <w:color w:val="000000"/>
      <w:sz w:val="24"/>
      <w:szCs w:val="24"/>
      <w:u w:color="000000"/>
    </w:rPr>
  </w:style>
  <w:style w:type="character" w:customStyle="1" w:styleId="Heading9Char">
    <w:name w:val="Heading 9 Char"/>
    <w:link w:val="Heading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ist2">
    <w:name w:val="List 2"/>
    <w:basedOn w:val="Normal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val="et-EE" w:eastAsia="zh-CN" w:bidi="hi-IN"/>
    </w:rPr>
  </w:style>
  <w:style w:type="paragraph" w:customStyle="1" w:styleId="Adressaat">
    <w:name w:val="Adressaat"/>
    <w:autoRedefine/>
    <w:qFormat/>
    <w:rsid w:val="00835858"/>
    <w:rPr>
      <w:rFonts w:eastAsia="SimSun"/>
      <w:kern w:val="24"/>
      <w:sz w:val="24"/>
      <w:szCs w:val="24"/>
      <w:lang w:val="et-EE" w:eastAsia="zh-CN" w:bidi="hi-IN"/>
    </w:rPr>
  </w:style>
  <w:style w:type="paragraph" w:customStyle="1" w:styleId="Pealkiri1">
    <w:name w:val="Pealkiri1"/>
    <w:autoRedefine/>
    <w:qFormat/>
    <w:rsid w:val="00851D67"/>
    <w:pPr>
      <w:spacing w:after="100" w:afterAutospacing="1"/>
      <w:jc w:val="center"/>
    </w:pPr>
    <w:rPr>
      <w:rFonts w:eastAsia="SimSun"/>
      <w:b/>
      <w:kern w:val="1"/>
      <w:sz w:val="32"/>
      <w:szCs w:val="32"/>
      <w:lang w:val="et-EE" w:eastAsia="zh-CN" w:bidi="hi-IN"/>
    </w:rPr>
  </w:style>
  <w:style w:type="paragraph" w:customStyle="1" w:styleId="Snum">
    <w:name w:val="Sõnum"/>
    <w:autoRedefine/>
    <w:qFormat/>
    <w:rsid w:val="00141F90"/>
    <w:pPr>
      <w:jc w:val="both"/>
    </w:pPr>
    <w:rPr>
      <w:rFonts w:eastAsia="SimSun" w:cs="Mangal"/>
      <w:kern w:val="1"/>
      <w:sz w:val="24"/>
      <w:szCs w:val="24"/>
      <w:lang w:val="et-EE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1AC"/>
    <w:pPr>
      <w:spacing w:line="240" w:lineRule="auto"/>
    </w:pPr>
    <w:rPr>
      <w:rFonts w:ascii="Tahoma" w:hAnsi="Tahoma" w:cs="Mangal"/>
      <w:sz w:val="16"/>
      <w:szCs w:val="14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6A01AC"/>
    <w:rPr>
      <w:rFonts w:ascii="Tahoma" w:eastAsia="SimSun" w:hAnsi="Tahoma" w:cs="Mangal"/>
      <w:kern w:val="1"/>
      <w:sz w:val="16"/>
      <w:szCs w:val="14"/>
      <w:lang w:eastAsia="zh-CN" w:bidi="hi-IN"/>
    </w:rPr>
  </w:style>
  <w:style w:type="table" w:styleId="TableGrid">
    <w:name w:val="Table Grid"/>
    <w:basedOn w:val="TableNormal"/>
    <w:uiPriority w:val="59"/>
    <w:rsid w:val="00EE45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hendamatamainimine1">
    <w:name w:val="Lahendamata mainimine1"/>
    <w:uiPriority w:val="99"/>
    <w:semiHidden/>
    <w:unhideWhenUsed/>
    <w:rsid w:val="00676617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85A1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E348C"/>
    <w:pPr>
      <w:widowControl w:val="0"/>
      <w:suppressAutoHyphens/>
      <w:jc w:val="both"/>
    </w:pPr>
    <w:rPr>
      <w:rFonts w:eastAsia="SimSun" w:cs="Mangal"/>
      <w:kern w:val="1"/>
      <w:sz w:val="24"/>
      <w:szCs w:val="21"/>
      <w:lang w:val="et-EE" w:eastAsia="zh-CN" w:bidi="hi-IN"/>
    </w:rPr>
  </w:style>
  <w:style w:type="character" w:customStyle="1" w:styleId="table2width">
    <w:name w:val="table2width"/>
    <w:basedOn w:val="DefaultParagraphFont"/>
    <w:rsid w:val="003A1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erkki.pratka@laaneharju.e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aamet@maaamet.e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le\Desktop\LHV\vormid%20jms\m_kiri_tnr_EV100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1167EE7F566F4ABB959E6166FFBC1E" ma:contentTypeVersion="10" ma:contentTypeDescription="Create a new document." ma:contentTypeScope="" ma:versionID="493fef4d7c8aa86ab979f8624fb1febd">
  <xsd:schema xmlns:xsd="http://www.w3.org/2001/XMLSchema" xmlns:xs="http://www.w3.org/2001/XMLSchema" xmlns:p="http://schemas.microsoft.com/office/2006/metadata/properties" xmlns:ns3="32a3e2e4-cdb1-4db7-9c56-292f89081fd8" targetNamespace="http://schemas.microsoft.com/office/2006/metadata/properties" ma:root="true" ma:fieldsID="fb209b64dbf596019173998c7f0c6ccd" ns3:_="">
    <xsd:import namespace="32a3e2e4-cdb1-4db7-9c56-292f89081f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3e2e4-cdb1-4db7-9c56-292f89081f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27E11-B47D-48ED-8155-BEA1F77BF5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7DF80E-D4C9-4145-B422-ED84271EE1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62B516-92A3-48C0-929F-D61D5F9A3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a3e2e4-cdb1-4db7-9c56-292f89081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92B393-DB1C-4AD4-9E3C-F712256C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m_kiri_tnr_EV100.dotx</Template>
  <TotalTime>0</TotalTime>
  <Pages>1</Pages>
  <Words>176</Words>
  <Characters>1021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Riigikantselei</Company>
  <LinksUpToDate>false</LinksUpToDate>
  <CharactersWithSpaces>1195</CharactersWithSpaces>
  <SharedDoc>false</SharedDoc>
  <HLinks>
    <vt:vector size="12" baseType="variant">
      <vt:variant>
        <vt:i4>5832752</vt:i4>
      </vt:variant>
      <vt:variant>
        <vt:i4>3</vt:i4>
      </vt:variant>
      <vt:variant>
        <vt:i4>0</vt:i4>
      </vt:variant>
      <vt:variant>
        <vt:i4>5</vt:i4>
      </vt:variant>
      <vt:variant>
        <vt:lpwstr>mailto:elmar.luha@laaneharju.ee</vt:lpwstr>
      </vt:variant>
      <vt:variant>
        <vt:lpwstr/>
      </vt:variant>
      <vt:variant>
        <vt:i4>458788</vt:i4>
      </vt:variant>
      <vt:variant>
        <vt:i4>0</vt:i4>
      </vt:variant>
      <vt:variant>
        <vt:i4>0</vt:i4>
      </vt:variant>
      <vt:variant>
        <vt:i4>5</vt:i4>
      </vt:variant>
      <vt:variant>
        <vt:lpwstr>mailto:maaamet@maaamet.ee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Anti</dc:creator>
  <cp:keywords/>
  <cp:lastModifiedBy>Erki Ruben</cp:lastModifiedBy>
  <cp:revision>2</cp:revision>
  <cp:lastPrinted>2021-06-08T17:19:00Z</cp:lastPrinted>
  <dcterms:created xsi:type="dcterms:W3CDTF">2021-06-25T08:04:00Z</dcterms:created>
  <dcterms:modified xsi:type="dcterms:W3CDTF">2021-06-25T08:04:00Z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0x010100301167EE7F566F4ABB959E6166FFBC1E</vt:lpwstr>
  </property>
</Properties>
</file>